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700d0cd" w14:textId="700d0cd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60571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473185">
              <w:rPr>
                <w:rFonts w:ascii="Arial" w:hAnsi="Arial" w:cs="Arial"/>
              </w:rPr>
              <w:t>410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F4DBD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605712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473185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73185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73185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473185" w:rsidP="00F65D4C" w:rsidRDefault="0047318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SWEET BY JULY j.d.o.o.</w:t>
      </w:r>
      <w:r w:rsidRPr="0046697A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>
        <w:rPr>
          <w:rFonts w:ascii="Arial" w:hAnsi="Arial" w:eastAsia="Times New Roman" w:cs="Arial"/>
          <w:sz w:val="24"/>
          <w:szCs w:val="24"/>
          <w:lang w:eastAsia="hr-HR"/>
        </w:rPr>
        <w:t>Biljevec, Biljevec 46</w:t>
      </w:r>
      <w:r w:rsidRPr="0046697A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9214F7">
        <w:rPr>
          <w:rFonts w:ascii="Arial" w:hAnsi="Arial" w:eastAsia="Times New Roman" w:cs="Arial"/>
          <w:sz w:val="24"/>
          <w:szCs w:val="24"/>
          <w:lang w:eastAsia="hr-HR"/>
        </w:rPr>
        <w:t>01979015802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="00F84B52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7D55D3" w:rsidR="00E2482F" w:rsidP="00E2482F" w:rsidRDefault="00F84B5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Zapisničar</w:t>
      </w:r>
      <w:r w:rsidRPr="007D55D3" w:rsidR="00E2482F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7D55D3" w:rsidR="007D55D3">
        <w:rPr>
          <w:rFonts w:ascii="Arial" w:hAnsi="Arial" w:eastAsia="Times New Roman" w:cs="Arial"/>
          <w:sz w:val="24"/>
          <w:szCs w:val="24"/>
          <w:lang w:eastAsia="hr-HR"/>
        </w:rPr>
        <w:t>Andreja Lesjak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473185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73185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84B52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F84B52">
        <w:rPr>
          <w:rFonts w:ascii="Arial" w:hAnsi="Arial" w:eastAsia="Times New Roman" w:cs="Arial"/>
          <w:sz w:val="24"/>
          <w:szCs w:val="24"/>
          <w:highlight w:val="yellow"/>
          <w:lang w:eastAsia="hr-HR"/>
        </w:rPr>
        <w:t>nisu</w:t>
      </w:r>
      <w:r w:rsidRPr="00F84B52" w:rsidR="001C68C4">
        <w:rPr>
          <w:rFonts w:ascii="Arial" w:hAnsi="Arial" w:eastAsia="Times New Roman" w:cs="Arial"/>
          <w:sz w:val="24"/>
          <w:szCs w:val="24"/>
          <w:highlight w:val="yellow"/>
          <w:lang w:eastAsia="hr-HR"/>
        </w:rPr>
        <w:t xml:space="preserve"> </w:t>
      </w:r>
      <w:r w:rsidRPr="00F84B52">
        <w:rPr>
          <w:rFonts w:ascii="Arial" w:hAnsi="Arial" w:eastAsia="Times New Roman" w:cs="Arial"/>
          <w:sz w:val="24"/>
          <w:szCs w:val="24"/>
          <w:highlight w:val="yellow"/>
          <w:lang w:eastAsia="hr-HR"/>
        </w:rPr>
        <w:t>pristupili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473185" w:rsidR="00473185">
        <w:rPr>
          <w:rFonts w:ascii="Arial" w:hAnsi="Arial" w:eastAsia="Times New Roman" w:cs="Arial"/>
          <w:sz w:val="24"/>
          <w:szCs w:val="24"/>
          <w:lang w:eastAsia="hr-HR"/>
        </w:rPr>
        <w:t>SWEET BY JULY j.d.o.o., Biljevec, Biljevec 46, OIB:01979015802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je uvidom u </w:t>
      </w:r>
      <w:r w:rsidRPr="002B6A05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e-</w:t>
      </w:r>
      <w:r w:rsidRPr="002B6A05" w:rsidR="00E173E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lokada utvrđeno da u Očevidniku neizvršenih osnova za plaćanje na dan </w:t>
      </w:r>
      <w:r w:rsidRPr="00F84B52" w:rsidR="00473185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F84B5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F84B52" w:rsidR="00473185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F84B5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84B5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F84B52" w:rsidR="00473185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dužnikove obveze po svim neizvršenim osnovama za plaćanje s kamatom iznose </w:t>
      </w:r>
      <w:r w:rsidR="00F84B5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1.872,65</w:t>
      </w:r>
      <w:r w:rsidRPr="002B6A05">
        <w:rPr>
          <w:rFonts w:ascii="Arial" w:hAnsi="Arial" w:eastAsia="Times New Roman" w:cs="Arial"/>
          <w:color w:val="FF0000"/>
          <w:sz w:val="24"/>
          <w:szCs w:val="24"/>
          <w:lang w:eastAsia="hr-HR"/>
        </w:rPr>
        <w:t xml:space="preserve"> </w:t>
      </w:r>
      <w:r w:rsidR="0057469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eura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84B52" w:rsidP="00F65D4C" w:rsidRDefault="00F84B5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84B52" w:rsidP="00F65D4C" w:rsidRDefault="00F84B5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84B52" w:rsidP="00F65D4C" w:rsidRDefault="00F84B5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84B52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</w: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774F69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774F69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774F69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473185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="00F84B52">
        <w:rPr>
          <w:rFonts w:ascii="Arial" w:hAnsi="Arial" w:eastAsia="Times New Roman" w:cs="Arial"/>
          <w:sz w:val="24"/>
          <w:szCs w:val="24"/>
          <w:lang w:eastAsia="hr-HR"/>
        </w:rPr>
        <w:t>:35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1DEA" w:rsidP="00501147" w:rsidRDefault="00CC1DEA">
      <w:pPr>
        <w:spacing w:after="0" w:line="240" w:lineRule="auto"/>
      </w:pPr>
      <w:r>
        <w:separator/>
      </w:r>
    </w:p>
  </w:endnote>
  <w:endnote w:type="continuationSeparator" w:id="0">
    <w:p w:rsidR="00CC1DEA" w:rsidP="00501147" w:rsidRDefault="00CC1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1DEA" w:rsidP="00501147" w:rsidRDefault="00CC1DEA">
      <w:pPr>
        <w:spacing w:after="0" w:line="240" w:lineRule="auto"/>
      </w:pPr>
      <w:r>
        <w:separator/>
      </w:r>
    </w:p>
  </w:footnote>
  <w:footnote w:type="continuationSeparator" w:id="0">
    <w:p w:rsidR="00CC1DEA" w:rsidP="00501147" w:rsidRDefault="00CC1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05712">
      <w:rPr>
        <w:rFonts w:ascii="Arial" w:hAnsi="Arial" w:cs="Arial"/>
        <w:noProof/>
        <w:sz w:val="24"/>
        <w:szCs w:val="24"/>
      </w:rPr>
      <w:t>Poslovni broj: 10 St-410/2023-10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05712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0863"/>
    <w:rsid w:val="00441B9E"/>
    <w:rsid w:val="00450291"/>
    <w:rsid w:val="00471CC8"/>
    <w:rsid w:val="00473185"/>
    <w:rsid w:val="00474FC2"/>
    <w:rsid w:val="0048129B"/>
    <w:rsid w:val="00484C38"/>
    <w:rsid w:val="0049749B"/>
    <w:rsid w:val="00497D31"/>
    <w:rsid w:val="004A0BD1"/>
    <w:rsid w:val="004B303F"/>
    <w:rsid w:val="004E1C60"/>
    <w:rsid w:val="004F4DBD"/>
    <w:rsid w:val="00501147"/>
    <w:rsid w:val="00521DEA"/>
    <w:rsid w:val="0055446B"/>
    <w:rsid w:val="00574695"/>
    <w:rsid w:val="00597D2F"/>
    <w:rsid w:val="005C0B84"/>
    <w:rsid w:val="005E1D89"/>
    <w:rsid w:val="005F3F8F"/>
    <w:rsid w:val="005F5DCE"/>
    <w:rsid w:val="005F633B"/>
    <w:rsid w:val="00605712"/>
    <w:rsid w:val="00605792"/>
    <w:rsid w:val="00627CBB"/>
    <w:rsid w:val="00640FB4"/>
    <w:rsid w:val="00651E9C"/>
    <w:rsid w:val="00666775"/>
    <w:rsid w:val="00685195"/>
    <w:rsid w:val="0069332A"/>
    <w:rsid w:val="00693926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74F69"/>
    <w:rsid w:val="007802E2"/>
    <w:rsid w:val="0078776D"/>
    <w:rsid w:val="00797FF7"/>
    <w:rsid w:val="007A409A"/>
    <w:rsid w:val="007D0553"/>
    <w:rsid w:val="007D55D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783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17EE1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C1DEA"/>
    <w:rsid w:val="00CD2D5A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4B52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5568C7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057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571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5712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5712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5712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siječnja 2024.</izvorni_sadrzaj>
    <derivirana_varijabla naziv="DomainObject.PlaniraniZavrsetakDatum_1">17. siječnja 2024.</derivirana_varijabla>
  </DomainObject.PlaniraniZavrsetakDatum>
  <DomainObject.PlaniraniPocetakDatum>
    <izvorni_sadrzaj>17. siječnja 2024.</izvorni_sadrzaj>
    <derivirana_varijabla naziv="DomainObject.PlaniraniPocetakDatum_1">17. siječnja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2024.</izvorni_sadrzaj>
    <derivirana_varijabla naziv="DomainObject.Zapisnik.DatumKreiranja_1">17.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St-410/2023-10</izvorni_sadrzaj>
    <derivirana_varijabla naziv="DomainObject.Zapisnik.Oznaka_1">St-410/2023-10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prosinca 2023.</izvorni_sadrzaj>
    <derivirana_varijabla naziv="DomainObject.Predmet.DatumIzradeOptuznogAkta_1">15. prosinca 2023.</derivirana_varijabla>
  </DomainObject.Predmet.DatumIzradeOptuznogAkta>
  <DomainObject.Predmet.DatumIzradeOptuznogAktaFormated>
    <izvorni_sadrzaj>15.12.2023.</izvorni_sadrzaj>
    <derivirana_varijabla naziv="DomainObject.Predmet.DatumIzradeOptuznogAktaFormated_1">15.12.2023.</derivirana_varijabla>
  </DomainObject.Predmet.DatumIzradeOptuznogAktaFormated>
  <DomainObject.Predmet.DatumOsnivanja>
    <izvorni_sadrzaj>15. prosinca 2023.</izvorni_sadrzaj>
    <derivirana_varijabla naziv="DomainObject.Predmet.DatumOsnivanja_1">15. prosinca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prosinca 2023.</izvorni_sadrzaj>
    <derivirana_varijabla naziv="DomainObject.Predmet.DatumPrimitkaOptuznogAkta_1">15. prosinca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St-410/2023</izvorni_sadrzaj>
    <derivirana_varijabla naziv="DomainObject.Predmet.OznakaBroj_1">St-410/2023</derivirana_varijabla>
  </DomainObject.Predmet.OznakaBroj>
  <DomainObject.Predmet.OznakaBrojOptuznogAkta>
    <izvorni_sadrzaj>04-06-23-5118</izvorni_sadrzaj>
    <derivirana_varijabla naziv="DomainObject.Predmet.OznakaBrojOptuznogAkta_1">04-06-23-5118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SWEET BY JULY j.d.o.o. za proizvodnju, trgovinu i usluge zastupanog po punomoćniku Julija Radić</izvorni_sadrzaj>
    <derivirana_varijabla naziv="DomainObject.Predmet.ProtustrankaFormated_1">  SWEET BY JULY j.d.o.o. za proizvodnju, trgovinu i usluge zastupanog po punomoćniku Julija Radić</derivirana_varijabla>
  </DomainObject.Predmet.ProtustrankaFormated>
  <DomainObject.Predmet.ProtustrankaFormatedOIB>
    <izvorni_sadrzaj>  SWEET BY JULY j.d.o.o. za proizvodnju, trgovinu i usluge, OIB 01979015802 zastupanog po punomoćniku Julija Radić</izvorni_sadrzaj>
    <derivirana_varijabla naziv="DomainObject.Predmet.ProtustrankaFormatedOIB_1">  SWEET BY JULY j.d.o.o. za proizvodnju, trgovinu i usluge, OIB 01979015802 zastupanog po punomoćniku Julija Radić</derivirana_varijabla>
  </DomainObject.Predmet.ProtustrankaFormatedOIB>
  <DomainObject.Predmet.ProtustrankaFormatedWithAdress>
    <izvorni_sadrzaj> SWEET BY JULY j.d.o.o. za proizvodnju, trgovinu i usluge, Biljevec 46, 42243 Biljevec zastupanog po punomoćniku Julija Radić</izvorni_sadrzaj>
    <derivirana_varijabla naziv="DomainObject.Predmet.ProtustrankaFormatedWithAdress_1"> SWEET BY JULY j.d.o.o. za proizvodnju, trgovinu i usluge, Biljevec 46, 42243 Biljevec zastupanog po punomoćniku Julija Radić</derivirana_varijabla>
  </DomainObject.Predmet.ProtustrankaFormatedWithAdress>
  <DomainObject.Predmet.ProtustrankaFormatedWithAdressOIB>
    <izvorni_sadrzaj> SWEET BY JULY j.d.o.o. za proizvodnju, trgovinu i usluge, OIB 01979015802, Biljevec 46, 42243 Biljevec zastupanog po punomoćniku Julija Radić</izvorni_sadrzaj>
    <derivirana_varijabla naziv="DomainObject.Predmet.ProtustrankaFormatedWithAdressOIB_1"> SWEET BY JULY j.d.o.o. za proizvodnju, trgovinu i usluge, OIB 01979015802, Biljevec 46, 42243 Biljevec zastupanog po punomoćniku Julija Radić</derivirana_varijabla>
  </DomainObject.Predmet.ProtustrankaFormatedWithAdressOIB>
  <DomainObject.Predmet.ProtustrankaWithAdress>
    <izvorni_sadrzaj>SWEET BY JULY j.d.o.o. za proizvodnju, trgovinu i usluge Biljevec 46, 42243 Biljevec</izvorni_sadrzaj>
    <derivirana_varijabla naziv="DomainObject.Predmet.ProtustrankaWithAdress_1">SWEET BY JULY j.d.o.o. za proizvodnju, trgovinu i usluge Biljevec 46, 42243 Biljevec</derivirana_varijabla>
  </DomainObject.Predmet.ProtustrankaWithAdress>
  <DomainObject.Predmet.ProtustrankaWithAdressOIB>
    <izvorni_sadrzaj>SWEET BY JULY j.d.o.o. za proizvodnju, trgovinu i usluge, OIB 01979015802, Biljevec 46, 42243 Biljevec</izvorni_sadrzaj>
    <derivirana_varijabla naziv="DomainObject.Predmet.ProtustrankaWithAdressOIB_1">SWEET BY JULY j.d.o.o. za proizvodnju, trgovinu i usluge, OIB 01979015802, Biljevec 46, 42243 Biljevec</derivirana_varijabla>
  </DomainObject.Predmet.ProtustrankaWithAdressOIB>
  <DomainObject.Predmet.ProtustrankaNazivFormated>
    <izvorni_sadrzaj>SWEET BY JULY j.d.o.o. za proizvodnju, trgovinu i usluge</izvorni_sadrzaj>
    <derivirana_varijabla naziv="DomainObject.Predmet.ProtustrankaNazivFormated_1">SWEET BY JULY j.d.o.o. za proizvodnju, trgovinu i usluge</derivirana_varijabla>
  </DomainObject.Predmet.ProtustrankaNazivFormated>
  <DomainObject.Predmet.ProtustrankaNazivFormatedOIB>
    <izvorni_sadrzaj>SWEET BY JULY j.d.o.o. za proizvodnju, trgovinu i usluge, OIB 01979015802</izvorni_sadrzaj>
    <derivirana_varijabla naziv="DomainObject.Predmet.ProtustrankaNazivFormatedOIB_1">SWEET BY JULY j.d.o.o. za proizvodnju, trgovinu i usluge, OIB 01979015802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SWEET BY JULY j.d.o.o. za proizvodnju, trgovinu i usluge zastupanog po punomoćniku Julija Radić</item>
    </izvorni_sadrzaj>
    <derivirana_varijabla naziv="DomainObject.Predmet.ProtuStrankaListFormated_1">
      <item>SWEET BY JULY j.d.o.o. za proizvodnju, trgovinu i usluge zastupanog po punomoćniku Julija Radić</item>
    </derivirana_varijabla>
  </DomainObject.Predmet.ProtuStrankaListFormated>
  <DomainObject.Predmet.ProtuStrankaListFormatedOIB>
    <izvorni_sadrzaj>
      <item>SWEET BY JULY j.d.o.o. za proizvodnju, trgovinu i usluge, OIB 01979015802 zastupanog po punomoćniku Julija Radić</item>
    </izvorni_sadrzaj>
    <derivirana_varijabla naziv="DomainObject.Predmet.ProtuStrankaListFormatedOIB_1">
      <item>SWEET BY JULY j.d.o.o. za proizvodnju, trgovinu i usluge, OIB 01979015802 zastupanog po punomoćniku Julija Radić</item>
    </derivirana_varijabla>
  </DomainObject.Predmet.ProtuStrankaListFormatedOIB>
  <DomainObject.Predmet.ProtuStrankaListFormatedWithAdress>
    <izvorni_sadrzaj>
      <item>SWEET BY JULY j.d.o.o. za proizvodnju, trgovinu i usluge, Biljevec 46, 42243 Biljevec zastupanog po punomoćniku Julija Radić</item>
    </izvorni_sadrzaj>
    <derivirana_varijabla naziv="DomainObject.Predmet.ProtuStrankaListFormatedWithAdress_1">
      <item>SWEET BY JULY j.d.o.o. za proizvodnju, trgovinu i usluge, Biljevec 46, 42243 Biljevec zastupanog po punomoćniku Julija Radić</item>
    </derivirana_varijabla>
  </DomainObject.Predmet.ProtuStrankaListFormatedWithAdress>
  <DomainObject.Predmet.ProtuStrankaListFormatedWithAdressOIB>
    <izvorni_sadrzaj>
      <item>SWEET BY JULY j.d.o.o. za proizvodnju, trgovinu i usluge, OIB 01979015802, Biljevec 46, 42243 Biljevec zastupanog po punomoćniku Julija Radić</item>
    </izvorni_sadrzaj>
    <derivirana_varijabla naziv="DomainObject.Predmet.ProtuStrankaListFormatedWithAdressOIB_1">
      <item>SWEET BY JULY j.d.o.o. za proizvodnju, trgovinu i usluge, OIB 01979015802, Biljevec 46, 42243 Biljevec zastupanog po punomoćniku Julija Radić</item>
    </derivirana_varijabla>
  </DomainObject.Predmet.ProtuStrankaListFormatedWithAdressOIB>
  <DomainObject.Predmet.ProtuStrankaListNazivFormated>
    <izvorni_sadrzaj>
      <item>SWEET BY JULY j.d.o.o. za proizvodnju, trgovinu i usluge</item>
    </izvorni_sadrzaj>
    <derivirana_varijabla naziv="DomainObject.Predmet.ProtuStrankaListNazivFormated_1">
      <item>SWEET BY JULY j.d.o.o. za proizvodnju, trgovinu i usluge</item>
    </derivirana_varijabla>
  </DomainObject.Predmet.ProtuStrankaListNazivFormated>
  <DomainObject.Predmet.ProtuStrankaListNazivFormatedOIB>
    <izvorni_sadrzaj>
      <item>SWEET BY JULY j.d.o.o. za proizvodnju, trgovinu i usluge, OIB 01979015802</item>
    </izvorni_sadrzaj>
    <derivirana_varijabla naziv="DomainObject.Predmet.ProtuStrankaListNazivFormatedOIB_1">
      <item>SWEET BY JULY j.d.o.o. za proizvodnju, trgovinu i usluge, OIB 01979015802</item>
    </derivirana_varijabla>
  </DomainObject.Predmet.ProtuStrankaListNazivFormatedOIB>
  <DomainObject.Predmet.OstaliListFormated>
    <izvorni_sadrzaj>
      <item>Julija Radić punomoćnica sudionika u postupku SWEET BY JULY j.d.o.o. za proizvodnju, trgovinu i usluge</item>
      <item>Policijska postaja Varaždin</item>
    </izvorni_sadrzaj>
    <derivirana_varijabla naziv="DomainObject.Predmet.OstaliListFormated_1">
      <item>Julija Radić punomoćnica sudionika u postupku SWEET BY JULY j.d.o.o. za proizvodnju, trgovinu i usluge</item>
      <item>Policijska postaja Varaždin</item>
    </derivirana_varijabla>
  </DomainObject.Predmet.OstaliListFormated>
  <DomainObject.Predmet.OstaliListFormatedOIB>
    <izvorni_sadrzaj>
      <item>Julija Radić, OIB 20455021910 punomoćnica sudionika u postupku SWEET BY JULY j.d.o.o. za proizvodnju, trgovinu i usluge</item>
      <item>Policijska postaja Varaždin</item>
    </izvorni_sadrzaj>
    <derivirana_varijabla naziv="DomainObject.Predmet.OstaliListFormatedOIB_1">
      <item>Julija Radić, OIB 20455021910 punomoćnica sudionika u postupku SWEET BY JULY j.d.o.o. za proizvodnju, trgovinu i usluge</item>
      <item>Policijska postaja Varaždin</item>
    </derivirana_varijabla>
  </DomainObject.Predmet.OstaliListFormatedOIB>
  <DomainObject.Predmet.OstaliListFormatedWithAdress>
    <izvorni_sadrzaj>
      <item>Julija Radić, Bikovec 81, 42243 Bikovec punomoćnica sudionika u postupku SWEET BY JULY j.d.o.o. za proizvodnju, trgovinu i usluge</item>
      <item>Policijska postaja Varaždin, Augusta Cesarca 18, 42000 Varaždin</item>
    </izvorni_sadrzaj>
    <derivirana_varijabla naziv="DomainObject.Predmet.OstaliListFormatedWithAdress_1">
      <item>Julija Radić, Bikovec 81, 42243 Bikovec punomoćnica sudionika u postupku SWEET BY JULY j.d.o.o. za proizvodnju, trgovinu i usluge</item>
      <item>Policijska postaja Varaždin, Augusta Cesarca 18, 42000 Varaždin</item>
    </derivirana_varijabla>
  </DomainObject.Predmet.OstaliListFormatedWithAdress>
  <DomainObject.Predmet.OstaliListFormatedWithAdressOIB>
    <izvorni_sadrzaj>
      <item>Julija Radić, OIB 20455021910, Bikovec 81, 42243 Bikovec punomoćnica sudionika u postupku SWEET BY JULY j.d.o.o. za proizvodnju, trgovinu i usluge</item>
      <item>Policijska postaja Varaždin, Augusta Cesarca 18, 42000 Varaždin</item>
    </izvorni_sadrzaj>
    <derivirana_varijabla naziv="DomainObject.Predmet.OstaliListFormatedWithAdressOIB_1">
      <item>Julija Radić, OIB 20455021910, Bikovec 81, 42243 Bikovec punomoćnica sudionika u postupku SWEET BY JULY j.d.o.o. za proizvodnju, trgovinu i usluge</item>
      <item>Policijska postaja Varaždin, Augusta Cesarca 18, 42000 Varaždin</item>
    </derivirana_varijabla>
  </DomainObject.Predmet.OstaliListFormatedWithAdressOIB>
  <DomainObject.Predmet.OstaliListNazivFormated>
    <izvorni_sadrzaj>
      <item>Julija Radić</item>
      <item>Policijska postaja Varaždin</item>
    </izvorni_sadrzaj>
    <derivirana_varijabla naziv="DomainObject.Predmet.OstaliListNazivFormated_1">
      <item>Julija Radić</item>
      <item>Policijska postaja Varaždin</item>
    </derivirana_varijabla>
  </DomainObject.Predmet.OstaliListNazivFormated>
  <DomainObject.Predmet.OstaliListNazivFormatedOIB>
    <izvorni_sadrzaj>
      <item>Julija Radić, OIB 20455021910</item>
      <item>Policijska postaja Varaždin</item>
    </izvorni_sadrzaj>
    <derivirana_varijabla naziv="DomainObject.Predmet.OstaliListNazivFormatedOIB_1">
      <item>Julija Radić, OIB 20455021910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2024.</izvorni_sadrzaj>
    <derivirana_varijabla naziv="DomainObject.Datum_1">17. siječnja 2024.</derivirana_varijabla>
  </DomainObject.Datum>
  <DomainObject.PoslovniBrojDokumenta>
    <izvorni_sadrzaj>St-410/2023-10</izvorni_sadrzaj>
    <derivirana_varijabla naziv="DomainObject.PoslovniBrojDokumenta_1">St-410/2023-10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SWEET BY JULY j.d.o.o. za proizvodnju, trgovinu i usluge</izvorni_sadrzaj>
    <derivirana_varijabla naziv="DomainObject.Predmet.ProtustrankaIDrugi_1">SWEET BY JULY j.d.o.o.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SWEET BY JULY j.d.o.o. za proizvodnju, trgovinu i usluge, OIB 01979015802, Biljevec 46, 42243 Biljevec</izvorni_sadrzaj>
    <derivirana_varijabla naziv="DomainObject.Predmet.ProtustrankaIDrugiAdressOIB_1">SWEET BY JULY j.d.o.o. za proizvodnju, trgovinu i usluge, OIB 01979015802, Biljevec 46, 42243 Biljevec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SWEET BY JULY j.d.o.o. za proizvodnju, trgovinu i usluge</item>
      <item>Financijska agencija</item>
      <item>Julija Radić</item>
      <item>Policijska postaja Varaždin</item>
    </izvorni_sadrzaj>
    <derivirana_varijabla naziv="DomainObject.Predmet.SudioniciListNaziv_1">
      <item>SWEET BY JULY j.d.o.o. za proizvodnju, trgovinu i usluge</item>
      <item>Financijska agencija</item>
      <item>Julija Radić</item>
      <item>Policijska postaja Varaždin</item>
    </derivirana_varijabla>
  </DomainObject.Predmet.SudioniciListNaziv>
  <DomainObject.Predmet.SudioniciListAdressOIB>
    <izvorni_sadrzaj>
      <item>SWEET BY JULY j.d.o.o. za proizvodnju, trgovinu i usluge, OIB 01979015802, Biljevec 46,42243 Biljevec</item>
      <item>Financijska agencija, OIB 85821130368, A.CESARCA 2,42000 Varaždin</item>
      <item>Julija Radić, OIB 20455021910, Bikovec 81,42243 Bikovec</item>
      <item>Policijska postaja Varaždin, Augusta Cesarca 18,42000 Varaždin</item>
    </izvorni_sadrzaj>
    <derivirana_varijabla naziv="DomainObject.Predmet.SudioniciListAdressOIB_1">
      <item>SWEET BY JULY j.d.o.o. za proizvodnju, trgovinu i usluge, OIB 01979015802, Biljevec 46,42243 Biljevec</item>
      <item>Financijska agencija, OIB 85821130368, A.CESARCA 2,42000 Varaždin</item>
      <item>Julija Radić, OIB 20455021910, Bikovec 81,42243 Bikovec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01979015802</item>
      <item>, OIB 85821130368</item>
      <item>, OIB 20455021910</item>
      <item>, OIB null</item>
    </izvorni_sadrzaj>
    <derivirana_varijabla naziv="DomainObject.Predmet.SudioniciListNazivOIB_1">
      <item>, OIB 01979015802</item>
      <item>, OIB 85821130368</item>
      <item>, OIB 20455021910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prosinca 2023.</izvorni_sadrzaj>
    <derivirana_varijabla naziv="DomainObject.Predmet.DatumPocetkaProcesa_1">15.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47E95-2308-4A71-9996-EECD42CEFA34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314</properties:Words>
  <properties:Characters>1699</properties:Characters>
  <properties:Lines>92</properties:Lines>
  <properties:Paragraphs>36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2023-12-19T07:48:00Z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2024-01-17T09:34:00Z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St-410/2023-10 / Zapisnik - Ročište radi rasprave o uvjetima za otvaranje steč. post. (St-410-23-00 Zapisnik od 17.1.24.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